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E9E" w:rsidRPr="00E71270" w:rsidRDefault="00544E9E" w:rsidP="00F72C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bookmark30"/>
      <w:r w:rsidRPr="00E71270">
        <w:rPr>
          <w:rFonts w:ascii="Times New Roman" w:hAnsi="Times New Roman"/>
          <w:b/>
          <w:sz w:val="24"/>
          <w:szCs w:val="24"/>
        </w:rPr>
        <w:t>Муниципальное бюджетное консультативно-диагностическое учреждение</w:t>
      </w:r>
    </w:p>
    <w:p w:rsidR="00544E9E" w:rsidRPr="00E71270" w:rsidRDefault="00544E9E" w:rsidP="00F72C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1270">
        <w:rPr>
          <w:rFonts w:ascii="Times New Roman" w:hAnsi="Times New Roman"/>
          <w:b/>
          <w:sz w:val="24"/>
          <w:szCs w:val="24"/>
        </w:rPr>
        <w:t>«Психолого-медико-педагогическая комиссия»</w:t>
      </w:r>
    </w:p>
    <w:p w:rsidR="00544E9E" w:rsidRPr="00E71270" w:rsidRDefault="00544E9E" w:rsidP="00F72C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618540, г"/>
        </w:smartTagPr>
        <w:r w:rsidRPr="00E71270">
          <w:rPr>
            <w:rFonts w:ascii="Times New Roman" w:hAnsi="Times New Roman"/>
            <w:sz w:val="24"/>
            <w:szCs w:val="24"/>
          </w:rPr>
          <w:t>618540, г</w:t>
        </w:r>
      </w:smartTag>
      <w:r w:rsidRPr="00E71270">
        <w:rPr>
          <w:rFonts w:ascii="Times New Roman" w:hAnsi="Times New Roman"/>
          <w:sz w:val="24"/>
          <w:szCs w:val="24"/>
        </w:rPr>
        <w:t>. Соликамск, Пермский край, ул. 20-лет Победы, 138</w:t>
      </w:r>
    </w:p>
    <w:p w:rsidR="00544E9E" w:rsidRPr="00E71270" w:rsidRDefault="00544E9E" w:rsidP="00F72CB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71270">
        <w:rPr>
          <w:rFonts w:ascii="Times New Roman" w:hAnsi="Times New Roman"/>
          <w:sz w:val="24"/>
          <w:szCs w:val="24"/>
        </w:rPr>
        <w:t xml:space="preserve">тел./факс: 8(34253)7-71-50, </w:t>
      </w:r>
      <w:r w:rsidRPr="00E71270">
        <w:rPr>
          <w:rFonts w:ascii="Times New Roman" w:hAnsi="Times New Roman"/>
          <w:sz w:val="24"/>
          <w:szCs w:val="24"/>
          <w:lang w:val="en-US"/>
        </w:rPr>
        <w:t>solikamskpmpk</w:t>
      </w:r>
      <w:r w:rsidRPr="00E71270">
        <w:rPr>
          <w:rFonts w:ascii="Times New Roman" w:hAnsi="Times New Roman"/>
          <w:sz w:val="24"/>
          <w:szCs w:val="24"/>
        </w:rPr>
        <w:t>@</w:t>
      </w:r>
      <w:r w:rsidRPr="00E71270">
        <w:rPr>
          <w:rFonts w:ascii="Times New Roman" w:hAnsi="Times New Roman"/>
          <w:sz w:val="24"/>
          <w:szCs w:val="24"/>
          <w:lang w:val="en-US"/>
        </w:rPr>
        <w:t>yandex</w:t>
      </w:r>
      <w:r w:rsidRPr="00E71270">
        <w:rPr>
          <w:rFonts w:ascii="Times New Roman" w:hAnsi="Times New Roman"/>
          <w:sz w:val="24"/>
          <w:szCs w:val="24"/>
        </w:rPr>
        <w:t>.</w:t>
      </w:r>
      <w:r w:rsidRPr="00E71270">
        <w:rPr>
          <w:rFonts w:ascii="Times New Roman" w:hAnsi="Times New Roman"/>
          <w:sz w:val="24"/>
          <w:szCs w:val="24"/>
          <w:lang w:val="en-US"/>
        </w:rPr>
        <w:t>ru</w:t>
      </w:r>
    </w:p>
    <w:p w:rsidR="00544E9E" w:rsidRPr="00621269" w:rsidRDefault="00544E9E" w:rsidP="00F72CB6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44E9E" w:rsidRPr="00621269" w:rsidRDefault="00544E9E" w:rsidP="00F72CB6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44E9E" w:rsidRPr="006B780F" w:rsidRDefault="00544E9E" w:rsidP="00621269">
      <w:pPr>
        <w:spacing w:after="0" w:line="240" w:lineRule="auto"/>
        <w:ind w:left="3402"/>
        <w:jc w:val="both"/>
        <w:rPr>
          <w:rFonts w:ascii="Times New Roman" w:hAnsi="Times New Roman"/>
          <w:sz w:val="26"/>
          <w:szCs w:val="26"/>
        </w:rPr>
      </w:pPr>
      <w:r w:rsidRPr="006B780F">
        <w:rPr>
          <w:rFonts w:ascii="Times New Roman" w:hAnsi="Times New Roman"/>
          <w:sz w:val="26"/>
          <w:szCs w:val="26"/>
        </w:rPr>
        <w:t>Руководителю МБКДУ «Психолого-медико-</w:t>
      </w:r>
    </w:p>
    <w:p w:rsidR="00544E9E" w:rsidRPr="006B780F" w:rsidRDefault="00544E9E" w:rsidP="00621269">
      <w:pPr>
        <w:spacing w:after="0" w:line="240" w:lineRule="auto"/>
        <w:ind w:left="3402"/>
        <w:jc w:val="both"/>
        <w:rPr>
          <w:rFonts w:ascii="Times New Roman" w:hAnsi="Times New Roman"/>
          <w:sz w:val="26"/>
          <w:szCs w:val="26"/>
        </w:rPr>
      </w:pPr>
      <w:r w:rsidRPr="006B780F">
        <w:rPr>
          <w:rFonts w:ascii="Times New Roman" w:hAnsi="Times New Roman"/>
          <w:sz w:val="26"/>
          <w:szCs w:val="26"/>
        </w:rPr>
        <w:t>педагогическая комиссия» Н.Н.</w:t>
      </w:r>
      <w:r>
        <w:rPr>
          <w:rFonts w:ascii="Times New Roman" w:hAnsi="Times New Roman"/>
          <w:sz w:val="26"/>
          <w:szCs w:val="26"/>
        </w:rPr>
        <w:t xml:space="preserve"> </w:t>
      </w:r>
      <w:r w:rsidRPr="006B780F">
        <w:rPr>
          <w:rFonts w:ascii="Times New Roman" w:hAnsi="Times New Roman"/>
          <w:sz w:val="26"/>
          <w:szCs w:val="26"/>
        </w:rPr>
        <w:t>Журавлёвой</w:t>
      </w:r>
    </w:p>
    <w:p w:rsidR="00544E9E" w:rsidRPr="00621269" w:rsidRDefault="00544E9E" w:rsidP="006B780F">
      <w:pPr>
        <w:pStyle w:val="NoSpacing"/>
        <w:ind w:left="3119"/>
        <w:jc w:val="both"/>
        <w:rPr>
          <w:rFonts w:ascii="Times New Roman" w:hAnsi="Times New Roman"/>
          <w:sz w:val="16"/>
          <w:szCs w:val="26"/>
        </w:rPr>
      </w:pPr>
    </w:p>
    <w:p w:rsidR="00544E9E" w:rsidRPr="00B852CE" w:rsidRDefault="00544E9E" w:rsidP="003904E9">
      <w:pPr>
        <w:pStyle w:val="NoSpacing"/>
        <w:ind w:left="340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Фамилия Имя Отчество родителя/законного представителя</w:t>
      </w:r>
    </w:p>
    <w:p w:rsidR="00544E9E" w:rsidRPr="00B852CE" w:rsidRDefault="00544E9E" w:rsidP="003904E9">
      <w:pPr>
        <w:pStyle w:val="NoSpacing"/>
        <w:ind w:left="3402"/>
        <w:jc w:val="both"/>
        <w:rPr>
          <w:rFonts w:ascii="Times New Roman" w:hAnsi="Times New Roman"/>
          <w:sz w:val="26"/>
          <w:szCs w:val="26"/>
        </w:rPr>
      </w:pPr>
      <w:r w:rsidRPr="00B852CE">
        <w:rPr>
          <w:rFonts w:ascii="Times New Roman" w:hAnsi="Times New Roman"/>
          <w:sz w:val="26"/>
          <w:szCs w:val="26"/>
        </w:rPr>
        <w:t xml:space="preserve">Паспорт: </w:t>
      </w:r>
    </w:p>
    <w:p w:rsidR="00544E9E" w:rsidRPr="00B852CE" w:rsidRDefault="00544E9E" w:rsidP="003904E9">
      <w:pPr>
        <w:pStyle w:val="NoSpacing"/>
        <w:ind w:left="3402"/>
        <w:jc w:val="both"/>
        <w:rPr>
          <w:rFonts w:ascii="Times New Roman" w:hAnsi="Times New Roman"/>
          <w:sz w:val="26"/>
          <w:szCs w:val="26"/>
        </w:rPr>
      </w:pPr>
      <w:r w:rsidRPr="00B852CE">
        <w:rPr>
          <w:rFonts w:ascii="Times New Roman" w:hAnsi="Times New Roman"/>
          <w:sz w:val="26"/>
          <w:szCs w:val="26"/>
        </w:rPr>
        <w:t>регистрация по адресу:</w:t>
      </w:r>
    </w:p>
    <w:p w:rsidR="00544E9E" w:rsidRPr="00B852CE" w:rsidRDefault="00544E9E" w:rsidP="003904E9">
      <w:pPr>
        <w:pStyle w:val="NoSpacing"/>
        <w:ind w:left="3402"/>
        <w:jc w:val="both"/>
        <w:rPr>
          <w:rFonts w:ascii="Times New Roman" w:hAnsi="Times New Roman"/>
          <w:sz w:val="26"/>
          <w:szCs w:val="26"/>
        </w:rPr>
      </w:pPr>
      <w:r w:rsidRPr="00B852CE">
        <w:rPr>
          <w:rFonts w:ascii="Times New Roman" w:hAnsi="Times New Roman"/>
          <w:sz w:val="26"/>
          <w:szCs w:val="26"/>
        </w:rPr>
        <w:t xml:space="preserve">сотовый телефон </w:t>
      </w:r>
    </w:p>
    <w:p w:rsidR="00544E9E" w:rsidRPr="006B780F" w:rsidRDefault="00544E9E" w:rsidP="00B17A99">
      <w:pPr>
        <w:pStyle w:val="NoSpacing"/>
        <w:ind w:left="3686"/>
        <w:jc w:val="right"/>
        <w:rPr>
          <w:rFonts w:ascii="Times New Roman" w:hAnsi="Times New Roman"/>
          <w:sz w:val="26"/>
          <w:szCs w:val="26"/>
        </w:rPr>
      </w:pPr>
    </w:p>
    <w:p w:rsidR="00544E9E" w:rsidRPr="006B780F" w:rsidRDefault="00544E9E" w:rsidP="00F72CB6">
      <w:pPr>
        <w:pStyle w:val="70"/>
        <w:keepNext/>
        <w:keepLines/>
        <w:shd w:val="clear" w:color="auto" w:fill="auto"/>
        <w:tabs>
          <w:tab w:val="left" w:pos="1052"/>
        </w:tabs>
        <w:spacing w:line="240" w:lineRule="auto"/>
        <w:jc w:val="center"/>
        <w:rPr>
          <w:color w:val="000000"/>
          <w:sz w:val="26"/>
          <w:szCs w:val="26"/>
          <w:lang w:eastAsia="ru-RU"/>
        </w:rPr>
      </w:pPr>
      <w:r w:rsidRPr="006B780F">
        <w:rPr>
          <w:color w:val="000000"/>
          <w:sz w:val="26"/>
          <w:szCs w:val="26"/>
          <w:lang w:eastAsia="ru-RU"/>
        </w:rPr>
        <w:t>Согласие родителя (законного представителя)</w:t>
      </w:r>
    </w:p>
    <w:p w:rsidR="00544E9E" w:rsidRPr="006B780F" w:rsidRDefault="00544E9E" w:rsidP="00F72CB6">
      <w:pPr>
        <w:pStyle w:val="70"/>
        <w:keepNext/>
        <w:keepLines/>
        <w:shd w:val="clear" w:color="auto" w:fill="auto"/>
        <w:tabs>
          <w:tab w:val="left" w:pos="1052"/>
        </w:tabs>
        <w:spacing w:line="240" w:lineRule="auto"/>
        <w:jc w:val="center"/>
        <w:rPr>
          <w:color w:val="000000"/>
          <w:sz w:val="26"/>
          <w:szCs w:val="26"/>
          <w:lang w:eastAsia="ru-RU"/>
        </w:rPr>
      </w:pPr>
      <w:r w:rsidRPr="006B780F">
        <w:rPr>
          <w:color w:val="000000"/>
          <w:sz w:val="26"/>
          <w:szCs w:val="26"/>
          <w:lang w:eastAsia="ru-RU"/>
        </w:rPr>
        <w:t xml:space="preserve">на обработку персональных данных </w:t>
      </w:r>
      <w:bookmarkEnd w:id="0"/>
      <w:r w:rsidRPr="006B780F">
        <w:rPr>
          <w:color w:val="000000"/>
          <w:sz w:val="26"/>
          <w:szCs w:val="26"/>
          <w:lang w:eastAsia="ru-RU"/>
        </w:rPr>
        <w:t>ребенка</w:t>
      </w:r>
    </w:p>
    <w:p w:rsidR="00544E9E" w:rsidRPr="00621269" w:rsidRDefault="00544E9E" w:rsidP="00F72CB6">
      <w:pPr>
        <w:pStyle w:val="70"/>
        <w:keepNext/>
        <w:keepLines/>
        <w:shd w:val="clear" w:color="auto" w:fill="auto"/>
        <w:tabs>
          <w:tab w:val="left" w:pos="1052"/>
        </w:tabs>
        <w:spacing w:line="240" w:lineRule="auto"/>
        <w:jc w:val="center"/>
        <w:rPr>
          <w:sz w:val="20"/>
          <w:szCs w:val="26"/>
        </w:rPr>
      </w:pPr>
    </w:p>
    <w:p w:rsidR="00544E9E" w:rsidRPr="006B780F" w:rsidRDefault="00544E9E" w:rsidP="0062126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780F">
        <w:rPr>
          <w:rFonts w:ascii="Times New Roman" w:hAnsi="Times New Roman"/>
          <w:sz w:val="26"/>
          <w:szCs w:val="26"/>
        </w:rPr>
        <w:t xml:space="preserve">Я, </w:t>
      </w:r>
      <w:r>
        <w:rPr>
          <w:rFonts w:ascii="Times New Roman" w:hAnsi="Times New Roman"/>
          <w:b/>
          <w:i/>
          <w:sz w:val="26"/>
          <w:szCs w:val="26"/>
        </w:rPr>
        <w:t>Фамилия Имя Отчество родителя/законного представителя</w:t>
      </w:r>
      <w:r w:rsidRPr="006B780F">
        <w:rPr>
          <w:rFonts w:ascii="Times New Roman" w:hAnsi="Times New Roman"/>
          <w:b/>
          <w:i/>
          <w:sz w:val="26"/>
          <w:szCs w:val="26"/>
        </w:rPr>
        <w:t>,</w:t>
      </w:r>
      <w:r w:rsidRPr="006B780F">
        <w:rPr>
          <w:rFonts w:ascii="Times New Roman" w:hAnsi="Times New Roman"/>
          <w:sz w:val="26"/>
          <w:szCs w:val="26"/>
        </w:rPr>
        <w:t xml:space="preserve"> проживающая по </w:t>
      </w:r>
      <w:r w:rsidRPr="00621269">
        <w:rPr>
          <w:rFonts w:ascii="Times New Roman" w:hAnsi="Times New Roman"/>
          <w:sz w:val="26"/>
          <w:szCs w:val="26"/>
        </w:rPr>
        <w:t xml:space="preserve">адресу: </w:t>
      </w:r>
      <w:r>
        <w:rPr>
          <w:rFonts w:ascii="Times New Roman" w:hAnsi="Times New Roman"/>
          <w:b/>
          <w:i/>
          <w:sz w:val="26"/>
          <w:szCs w:val="26"/>
        </w:rPr>
        <w:t xml:space="preserve">…, </w:t>
      </w:r>
      <w:r w:rsidRPr="006B780F">
        <w:rPr>
          <w:rStyle w:val="41"/>
          <w:sz w:val="26"/>
          <w:szCs w:val="26"/>
        </w:rPr>
        <w:t xml:space="preserve">данные ребенка </w:t>
      </w:r>
      <w:r>
        <w:rPr>
          <w:rStyle w:val="41"/>
          <w:b/>
          <w:i/>
          <w:sz w:val="26"/>
          <w:szCs w:val="26"/>
        </w:rPr>
        <w:t>Фамилия Имя Отчество ребенка</w:t>
      </w:r>
      <w:r w:rsidRPr="006B780F">
        <w:rPr>
          <w:rStyle w:val="41"/>
          <w:b/>
          <w:i/>
          <w:sz w:val="26"/>
          <w:szCs w:val="26"/>
        </w:rPr>
        <w:t xml:space="preserve">, на основании свидетельства о рождении серия </w:t>
      </w:r>
      <w:r w:rsidRPr="006B780F">
        <w:rPr>
          <w:rStyle w:val="41"/>
          <w:b/>
          <w:i/>
          <w:sz w:val="26"/>
          <w:szCs w:val="26"/>
          <w:lang w:val="en-US"/>
        </w:rPr>
        <w:t>II</w:t>
      </w:r>
      <w:r w:rsidRPr="006B780F">
        <w:rPr>
          <w:rStyle w:val="41"/>
          <w:b/>
          <w:i/>
          <w:sz w:val="26"/>
          <w:szCs w:val="26"/>
        </w:rPr>
        <w:t>-ВГ №</w:t>
      </w:r>
      <w:r>
        <w:rPr>
          <w:rStyle w:val="41"/>
          <w:b/>
          <w:i/>
          <w:sz w:val="26"/>
          <w:szCs w:val="26"/>
        </w:rPr>
        <w:t>000000</w:t>
      </w:r>
      <w:r w:rsidRPr="006B780F">
        <w:rPr>
          <w:rStyle w:val="41"/>
          <w:b/>
          <w:i/>
          <w:sz w:val="26"/>
          <w:szCs w:val="26"/>
        </w:rPr>
        <w:t xml:space="preserve"> от </w:t>
      </w:r>
      <w:r>
        <w:rPr>
          <w:rStyle w:val="41"/>
          <w:b/>
          <w:i/>
          <w:sz w:val="26"/>
          <w:szCs w:val="26"/>
        </w:rPr>
        <w:t>01</w:t>
      </w:r>
      <w:r w:rsidRPr="006B780F">
        <w:rPr>
          <w:rStyle w:val="41"/>
          <w:b/>
          <w:i/>
          <w:sz w:val="26"/>
          <w:szCs w:val="26"/>
        </w:rPr>
        <w:t>.</w:t>
      </w:r>
      <w:r>
        <w:rPr>
          <w:rStyle w:val="41"/>
          <w:b/>
          <w:i/>
          <w:sz w:val="26"/>
          <w:szCs w:val="26"/>
        </w:rPr>
        <w:t>01</w:t>
      </w:r>
      <w:r w:rsidRPr="006B780F">
        <w:rPr>
          <w:rStyle w:val="41"/>
          <w:b/>
          <w:i/>
          <w:sz w:val="26"/>
          <w:szCs w:val="26"/>
        </w:rPr>
        <w:t>.20</w:t>
      </w:r>
      <w:r>
        <w:rPr>
          <w:rStyle w:val="41"/>
          <w:b/>
          <w:i/>
          <w:sz w:val="26"/>
          <w:szCs w:val="26"/>
        </w:rPr>
        <w:t>00</w:t>
      </w:r>
      <w:r w:rsidRPr="006B780F">
        <w:rPr>
          <w:rStyle w:val="41"/>
          <w:b/>
          <w:i/>
          <w:sz w:val="26"/>
          <w:szCs w:val="26"/>
        </w:rPr>
        <w:t xml:space="preserve"> года</w:t>
      </w:r>
      <w:r w:rsidRPr="006B780F">
        <w:rPr>
          <w:rStyle w:val="41"/>
          <w:sz w:val="26"/>
          <w:szCs w:val="26"/>
        </w:rPr>
        <w:t xml:space="preserve"> </w:t>
      </w:r>
      <w:r w:rsidRPr="006B780F">
        <w:rPr>
          <w:rFonts w:ascii="Times New Roman" w:hAnsi="Times New Roman"/>
          <w:sz w:val="26"/>
          <w:szCs w:val="26"/>
        </w:rPr>
        <w:t>как его (ее) законный представитель настоящим даю своё согласие на обработку</w:t>
      </w:r>
      <w:r w:rsidRPr="006B780F">
        <w:rPr>
          <w:rFonts w:ascii="Times New Roman" w:hAnsi="Times New Roman"/>
          <w:b/>
          <w:sz w:val="26"/>
          <w:szCs w:val="26"/>
        </w:rPr>
        <w:t xml:space="preserve"> </w:t>
      </w:r>
      <w:r w:rsidRPr="006B780F">
        <w:rPr>
          <w:rStyle w:val="42"/>
          <w:b w:val="0"/>
          <w:sz w:val="26"/>
          <w:szCs w:val="26"/>
        </w:rPr>
        <w:t xml:space="preserve">в </w:t>
      </w:r>
      <w:r w:rsidRPr="006B780F">
        <w:rPr>
          <w:rStyle w:val="42"/>
          <w:b w:val="0"/>
          <w:sz w:val="26"/>
          <w:szCs w:val="26"/>
          <w:u w:val="single"/>
        </w:rPr>
        <w:t xml:space="preserve">Муниципальном бюджетном консультативно-диагностическом учреждении «Психолого-медико-педагогическая комиссия» г. Соликамска </w:t>
      </w:r>
      <w:r w:rsidRPr="006B780F">
        <w:rPr>
          <w:rStyle w:val="a0"/>
          <w:sz w:val="26"/>
          <w:szCs w:val="26"/>
        </w:rPr>
        <w:t xml:space="preserve">персональных данных </w:t>
      </w:r>
      <w:r w:rsidRPr="006B780F">
        <w:rPr>
          <w:rStyle w:val="41"/>
          <w:sz w:val="26"/>
          <w:szCs w:val="26"/>
        </w:rPr>
        <w:t>ребенка, к которым относятся: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данные, удостоверяющие личность ребенка (свидетельство о рождении или паспорт);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данные о возрасте и поле; данные о гражданстве;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данные медицинской карты, полиса обязательного</w:t>
      </w:r>
      <w:r>
        <w:rPr>
          <w:rStyle w:val="41"/>
          <w:sz w:val="26"/>
          <w:szCs w:val="26"/>
        </w:rPr>
        <w:t xml:space="preserve"> </w:t>
      </w:r>
      <w:r w:rsidRPr="006B780F">
        <w:rPr>
          <w:rStyle w:val="41"/>
          <w:sz w:val="26"/>
          <w:szCs w:val="26"/>
        </w:rPr>
        <w:t>медицинского страхования;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данные о прибытии и выбытии в/из образовательных организаций;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Ф.И.О. законного представителя, кем приходится, адресная и контактная информация;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сведения о попечительстве, опеке, отношении к группе социально незащищенных обучающихся; документы (сведения), подтверждающие право на льготы, дополнительные гарантии и компенсации по определенным основаниям, предусмотренным законодательством (ребенок-инвалид, родители-инвалиды, неполная семья, многодетная семья, патронат, опека, ребенок-сирота);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форма получения образования ребенком;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изучение русского (родного) и иностранных языков;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сведения об успеваемости и внеурочной занятости (посещаемость, оценки по предметам);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данные психолого-педагогической характеристики;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форма и результаты участия в ГИА;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форма, вид, продолжительность обучения после получения основного общего образования;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отношение к группе риска, поведенческий статус, сведения о правонарушениях;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данные о состоянии здоровья (сведения об инвалидности, о наличии хронических заболеваний, медицинское заключение об отсутствии противопоказа</w:t>
      </w:r>
      <w:r>
        <w:rPr>
          <w:rStyle w:val="41"/>
          <w:sz w:val="26"/>
          <w:szCs w:val="26"/>
        </w:rPr>
        <w:t>ний/о рекомендациях к обучению</w:t>
      </w:r>
      <w:r w:rsidRPr="006B780F">
        <w:rPr>
          <w:rStyle w:val="41"/>
          <w:sz w:val="26"/>
          <w:szCs w:val="26"/>
        </w:rPr>
        <w:t>; данные медицинских обследований, медицинские заключения);</w:t>
      </w:r>
    </w:p>
    <w:p w:rsidR="00544E9E" w:rsidRPr="006B780F" w:rsidRDefault="00544E9E" w:rsidP="009D4452">
      <w:pPr>
        <w:pStyle w:val="NoSpacing"/>
        <w:numPr>
          <w:ilvl w:val="0"/>
          <w:numId w:val="4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сведения, содержащиеся в документах воинского учета.</w:t>
      </w:r>
    </w:p>
    <w:p w:rsidR="00544E9E" w:rsidRPr="006B780F" w:rsidRDefault="00544E9E" w:rsidP="00B17A99">
      <w:pPr>
        <w:pStyle w:val="NoSpacing"/>
        <w:ind w:firstLine="567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Обработка персональных данных обучающегося осуществляется исключительно в целях обеспечения соблюдения законов и иных нормативных правовых актов; содействия ребенку в реализации его конституционного права на образование, трудоустройство, обеспечение его личной безопасности и безопасности окружающих; контроля качества обучения и обеспечения сохранности имущества.</w:t>
      </w:r>
    </w:p>
    <w:p w:rsidR="00544E9E" w:rsidRPr="006B780F" w:rsidRDefault="00544E9E" w:rsidP="00B17A99">
      <w:pPr>
        <w:pStyle w:val="NoSpacing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6B780F">
        <w:rPr>
          <w:rFonts w:ascii="Times New Roman" w:hAnsi="Times New Roman"/>
          <w:b/>
          <w:sz w:val="26"/>
          <w:szCs w:val="26"/>
        </w:rPr>
        <w:t>Я даю согласие на использование персональных данных ребенка в целях:</w:t>
      </w:r>
    </w:p>
    <w:p w:rsidR="00544E9E" w:rsidRPr="006B780F" w:rsidRDefault="00544E9E" w:rsidP="009D4452">
      <w:pPr>
        <w:pStyle w:val="NoSpacing"/>
        <w:numPr>
          <w:ilvl w:val="0"/>
          <w:numId w:val="5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обеспечения соблюдения законов и иных нормативных правовых актов;</w:t>
      </w:r>
    </w:p>
    <w:p w:rsidR="00544E9E" w:rsidRPr="006B780F" w:rsidRDefault="00544E9E" w:rsidP="009D4452">
      <w:pPr>
        <w:pStyle w:val="NoSpacing"/>
        <w:numPr>
          <w:ilvl w:val="0"/>
          <w:numId w:val="5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учета детей, подлежащих обязательному обучению в образовательных организациях;</w:t>
      </w:r>
    </w:p>
    <w:p w:rsidR="00544E9E" w:rsidRPr="006B780F" w:rsidRDefault="00544E9E" w:rsidP="009D4452">
      <w:pPr>
        <w:pStyle w:val="NoSpacing"/>
        <w:numPr>
          <w:ilvl w:val="0"/>
          <w:numId w:val="5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соблюдения порядка и правил приема в образовательную организацию;</w:t>
      </w:r>
    </w:p>
    <w:p w:rsidR="00544E9E" w:rsidRPr="006B780F" w:rsidRDefault="00544E9E" w:rsidP="009D4452">
      <w:pPr>
        <w:pStyle w:val="NoSpacing"/>
        <w:numPr>
          <w:ilvl w:val="0"/>
          <w:numId w:val="5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учета реализации права обучающегося на получение образования в соответствии с Федеральными государственными стандартами;</w:t>
      </w:r>
    </w:p>
    <w:p w:rsidR="00544E9E" w:rsidRPr="006B780F" w:rsidRDefault="00544E9E" w:rsidP="009D4452">
      <w:pPr>
        <w:pStyle w:val="NoSpacing"/>
        <w:numPr>
          <w:ilvl w:val="0"/>
          <w:numId w:val="5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учета обучающихся, нуждающихся в социальной поддержке и защите;</w:t>
      </w:r>
    </w:p>
    <w:p w:rsidR="00544E9E" w:rsidRPr="006B780F" w:rsidRDefault="00544E9E" w:rsidP="009D4452">
      <w:pPr>
        <w:pStyle w:val="NoSpacing"/>
        <w:numPr>
          <w:ilvl w:val="0"/>
          <w:numId w:val="5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 xml:space="preserve">учета данных о детях с </w:t>
      </w:r>
      <w:r>
        <w:rPr>
          <w:rStyle w:val="41"/>
          <w:sz w:val="26"/>
          <w:szCs w:val="26"/>
        </w:rPr>
        <w:t>ОВЗ</w:t>
      </w:r>
      <w:r w:rsidRPr="006B780F">
        <w:rPr>
          <w:rStyle w:val="41"/>
          <w:sz w:val="26"/>
          <w:szCs w:val="26"/>
        </w:rPr>
        <w:t xml:space="preserve"> и (или) девиантным (общественно опасным) поведением, проживающих на территории деятельности комиссии;</w:t>
      </w:r>
    </w:p>
    <w:p w:rsidR="00544E9E" w:rsidRPr="006B780F" w:rsidRDefault="00544E9E" w:rsidP="009D4452">
      <w:pPr>
        <w:pStyle w:val="NoSpacing"/>
        <w:numPr>
          <w:ilvl w:val="0"/>
          <w:numId w:val="5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использования в уставной деятельности с применением средств автоматизации или без таких средств, включая хранение этих данных в архивах и размещение в информационно-телекоммуникационных сетях с целью предоставления доступа к ним;</w:t>
      </w:r>
    </w:p>
    <w:p w:rsidR="00544E9E" w:rsidRPr="006B780F" w:rsidRDefault="00544E9E" w:rsidP="009D4452">
      <w:pPr>
        <w:pStyle w:val="NoSpacing"/>
        <w:numPr>
          <w:ilvl w:val="0"/>
          <w:numId w:val="5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 xml:space="preserve">заполнения базы данных </w:t>
      </w:r>
      <w:r>
        <w:rPr>
          <w:rStyle w:val="41"/>
          <w:sz w:val="26"/>
          <w:szCs w:val="26"/>
        </w:rPr>
        <w:t>АИС</w:t>
      </w:r>
      <w:r w:rsidRPr="006B780F">
        <w:rPr>
          <w:rStyle w:val="41"/>
          <w:sz w:val="26"/>
          <w:szCs w:val="26"/>
        </w:rPr>
        <w:t xml:space="preserve"> управления качеством образования в целях повышения эффективности управления образовательными процессами, проведения мониторинговых исследований в сфере образования, формирования статистических и аналитических отчётов по вопросам качества образования;</w:t>
      </w:r>
    </w:p>
    <w:p w:rsidR="00544E9E" w:rsidRPr="006B780F" w:rsidRDefault="00544E9E" w:rsidP="009D4452">
      <w:pPr>
        <w:pStyle w:val="NoSpacing"/>
        <w:numPr>
          <w:ilvl w:val="0"/>
          <w:numId w:val="5"/>
        </w:numPr>
        <w:ind w:left="0" w:hanging="142"/>
        <w:jc w:val="both"/>
        <w:rPr>
          <w:rFonts w:ascii="Times New Roman" w:hAnsi="Times New Roman"/>
          <w:sz w:val="26"/>
          <w:szCs w:val="26"/>
        </w:rPr>
      </w:pPr>
      <w:r w:rsidRPr="006B780F">
        <w:rPr>
          <w:rStyle w:val="41"/>
          <w:sz w:val="26"/>
          <w:szCs w:val="26"/>
        </w:rPr>
        <w:t>обеспечения личной безопасности обучающихся.</w:t>
      </w:r>
    </w:p>
    <w:p w:rsidR="00544E9E" w:rsidRPr="006B780F" w:rsidRDefault="00544E9E" w:rsidP="00B17A99">
      <w:pPr>
        <w:pStyle w:val="NoSpacing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6B780F">
        <w:rPr>
          <w:rFonts w:ascii="Times New Roman" w:hAnsi="Times New Roman"/>
          <w:b/>
          <w:sz w:val="26"/>
          <w:szCs w:val="26"/>
        </w:rPr>
        <w:t>Настоящим подтверждаю свое согласие на следующие действия с указанными выше персональными данными.</w:t>
      </w:r>
    </w:p>
    <w:p w:rsidR="00544E9E" w:rsidRPr="006B780F" w:rsidRDefault="00544E9E" w:rsidP="00B17A99">
      <w:pPr>
        <w:pStyle w:val="NoSpacing"/>
        <w:ind w:firstLine="567"/>
        <w:jc w:val="both"/>
        <w:rPr>
          <w:rStyle w:val="41"/>
          <w:sz w:val="26"/>
          <w:szCs w:val="26"/>
        </w:rPr>
      </w:pPr>
      <w:r w:rsidRPr="006B780F">
        <w:rPr>
          <w:rStyle w:val="41"/>
          <w:sz w:val="26"/>
          <w:szCs w:val="26"/>
        </w:rPr>
        <w:t>Настоящее согласие предоставляется на осуществление любых действий в отношении персональных данных ребенка, которые необходимы или желаемы для достижения указанных выше целей, включая (без ограничений): сбор, систематизацию, накопление, хранение, уточнение (обновление, изменение), использование, распространение (в том числе, передачу третьим лицам - территориальным органам управления образованием, государственным медицинским организациям, военкомату, отделениям полиции), обезличивание, блокирование, трансграничную передачу персональных данных, а также осуществление любых иных действий с персональными данными ребенка, предусмотренных действующим законодательством Российской Федерации.</w:t>
      </w:r>
    </w:p>
    <w:p w:rsidR="00544E9E" w:rsidRPr="006B780F" w:rsidRDefault="00544E9E" w:rsidP="00B17A99">
      <w:pPr>
        <w:pStyle w:val="NoSpacing"/>
        <w:ind w:firstLine="567"/>
        <w:jc w:val="both"/>
        <w:rPr>
          <w:rStyle w:val="41"/>
          <w:sz w:val="26"/>
          <w:szCs w:val="26"/>
        </w:rPr>
      </w:pPr>
      <w:r w:rsidRPr="006B780F">
        <w:rPr>
          <w:rStyle w:val="42"/>
          <w:b w:val="0"/>
          <w:sz w:val="26"/>
          <w:szCs w:val="26"/>
          <w:u w:val="single"/>
        </w:rPr>
        <w:t>Муниципальное бюджетное консультативно-диагностическое учреждение «Психолого-медико-педагогическая комиссия» г. Соликамска</w:t>
      </w:r>
      <w:r w:rsidRPr="006B780F">
        <w:rPr>
          <w:rStyle w:val="42"/>
          <w:b w:val="0"/>
          <w:sz w:val="26"/>
          <w:szCs w:val="26"/>
        </w:rPr>
        <w:t xml:space="preserve"> </w:t>
      </w:r>
      <w:r w:rsidRPr="006B780F">
        <w:rPr>
          <w:rStyle w:val="41"/>
          <w:sz w:val="26"/>
          <w:szCs w:val="26"/>
        </w:rPr>
        <w:t xml:space="preserve">гарантирует, что обработка персональных данных осуществляется в соответствии с действующим законодательством Российской Федерации. </w:t>
      </w:r>
      <w:r w:rsidRPr="006B780F">
        <w:rPr>
          <w:rStyle w:val="a1"/>
          <w:i w:val="0"/>
          <w:sz w:val="26"/>
          <w:szCs w:val="26"/>
        </w:rPr>
        <w:t>Я</w:t>
      </w:r>
      <w:r w:rsidRPr="006B780F">
        <w:rPr>
          <w:rStyle w:val="41"/>
          <w:sz w:val="26"/>
          <w:szCs w:val="26"/>
        </w:rPr>
        <w:t xml:space="preserve"> проинформирован, что </w:t>
      </w:r>
      <w:r w:rsidRPr="006B780F">
        <w:rPr>
          <w:rStyle w:val="42"/>
          <w:b w:val="0"/>
          <w:sz w:val="26"/>
          <w:szCs w:val="26"/>
          <w:u w:val="single"/>
        </w:rPr>
        <w:t>Муниципальное бюджетное консультативно-диагностическое учреждение «Психолого-медико-педагогическая комиссия» г. Соликамска</w:t>
      </w:r>
      <w:r w:rsidRPr="006B780F">
        <w:rPr>
          <w:rStyle w:val="42"/>
          <w:b w:val="0"/>
          <w:sz w:val="26"/>
          <w:szCs w:val="26"/>
        </w:rPr>
        <w:t xml:space="preserve"> </w:t>
      </w:r>
      <w:r w:rsidRPr="006B780F">
        <w:rPr>
          <w:rStyle w:val="41"/>
          <w:sz w:val="26"/>
          <w:szCs w:val="26"/>
        </w:rPr>
        <w:t xml:space="preserve">будет обрабатывать персональные данные как неавтоматизированным, так и автоматизированным способом обработки. </w:t>
      </w:r>
    </w:p>
    <w:p w:rsidR="00544E9E" w:rsidRPr="006B780F" w:rsidRDefault="00544E9E" w:rsidP="00B17A99">
      <w:pPr>
        <w:pStyle w:val="NoSpacing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u w:val="single"/>
          <w:shd w:val="clear" w:color="auto" w:fill="FFFFFF"/>
        </w:rPr>
      </w:pPr>
      <w:r w:rsidRPr="006B780F">
        <w:rPr>
          <w:rStyle w:val="41"/>
          <w:sz w:val="26"/>
          <w:szCs w:val="26"/>
        </w:rPr>
        <w:t>Данное Согласие действует до достижения целе</w:t>
      </w:r>
      <w:r>
        <w:rPr>
          <w:rStyle w:val="41"/>
          <w:sz w:val="26"/>
          <w:szCs w:val="26"/>
        </w:rPr>
        <w:t xml:space="preserve">й обработки персональных данных </w:t>
      </w:r>
      <w:r w:rsidRPr="006B780F">
        <w:rPr>
          <w:rStyle w:val="41"/>
          <w:sz w:val="26"/>
          <w:szCs w:val="26"/>
        </w:rPr>
        <w:t xml:space="preserve">на ПМПК. Согласие на обработку персональных данных может быть отозвано мною путём направления в </w:t>
      </w:r>
      <w:r w:rsidRPr="006B780F">
        <w:rPr>
          <w:rStyle w:val="42"/>
          <w:b w:val="0"/>
          <w:sz w:val="26"/>
          <w:szCs w:val="26"/>
          <w:u w:val="single"/>
        </w:rPr>
        <w:t>Муниципальное бюджетное консультативно-диагностическое учреждение «Психолого-медико-педагогическая комиссия» г. Соликамска</w:t>
      </w:r>
      <w:r w:rsidRPr="006B780F">
        <w:rPr>
          <w:rStyle w:val="42"/>
          <w:b w:val="0"/>
          <w:sz w:val="26"/>
          <w:szCs w:val="26"/>
        </w:rPr>
        <w:t xml:space="preserve"> </w:t>
      </w:r>
      <w:r w:rsidRPr="006B780F">
        <w:rPr>
          <w:rStyle w:val="41"/>
          <w:sz w:val="26"/>
          <w:szCs w:val="26"/>
        </w:rPr>
        <w:t>письменного отзыва.</w:t>
      </w:r>
    </w:p>
    <w:p w:rsidR="00544E9E" w:rsidRPr="006B780F" w:rsidRDefault="00544E9E" w:rsidP="00B17A99">
      <w:pPr>
        <w:pStyle w:val="NoSpacing"/>
        <w:jc w:val="both"/>
        <w:rPr>
          <w:rStyle w:val="41"/>
          <w:sz w:val="26"/>
          <w:szCs w:val="26"/>
        </w:rPr>
      </w:pPr>
      <w:r w:rsidRPr="006B780F">
        <w:rPr>
          <w:rStyle w:val="41"/>
          <w:sz w:val="26"/>
          <w:szCs w:val="26"/>
        </w:rPr>
        <w:tab/>
      </w:r>
      <w:r>
        <w:rPr>
          <w:rStyle w:val="41"/>
          <w:sz w:val="26"/>
          <w:szCs w:val="26"/>
        </w:rPr>
        <w:t>С</w:t>
      </w:r>
      <w:r w:rsidRPr="006B780F">
        <w:rPr>
          <w:rStyle w:val="41"/>
          <w:sz w:val="26"/>
          <w:szCs w:val="26"/>
        </w:rPr>
        <w:t xml:space="preserve">огласна что </w:t>
      </w:r>
      <w:r w:rsidRPr="006B780F">
        <w:rPr>
          <w:rStyle w:val="42"/>
          <w:b w:val="0"/>
          <w:sz w:val="26"/>
          <w:szCs w:val="26"/>
          <w:u w:val="single"/>
        </w:rPr>
        <w:t>Муниципальное бюджетное консультативно-диагностическое учреждение «Психолого-медико-педагогическая комиссия» г.Соликамска</w:t>
      </w:r>
      <w:r w:rsidRPr="006B780F">
        <w:rPr>
          <w:rStyle w:val="42"/>
          <w:b w:val="0"/>
          <w:sz w:val="26"/>
          <w:szCs w:val="26"/>
        </w:rPr>
        <w:t xml:space="preserve"> </w:t>
      </w:r>
      <w:r w:rsidRPr="006B780F">
        <w:rPr>
          <w:rStyle w:val="41"/>
          <w:sz w:val="26"/>
          <w:szCs w:val="26"/>
        </w:rPr>
        <w:t>обязана прекратить обработку персональных данных в течение 10 (десяти) рабочих дней с момента получения указанного отзыва.</w:t>
      </w:r>
    </w:p>
    <w:p w:rsidR="00544E9E" w:rsidRPr="00621269" w:rsidRDefault="00544E9E" w:rsidP="00B17A99">
      <w:pPr>
        <w:pStyle w:val="NoSpacing"/>
        <w:jc w:val="both"/>
        <w:rPr>
          <w:rFonts w:ascii="Times New Roman" w:hAnsi="Times New Roman"/>
          <w:bCs/>
          <w:color w:val="000000"/>
          <w:sz w:val="20"/>
          <w:szCs w:val="26"/>
          <w:u w:val="single"/>
          <w:shd w:val="clear" w:color="auto" w:fill="FFFFFF"/>
        </w:rPr>
      </w:pPr>
    </w:p>
    <w:p w:rsidR="00544E9E" w:rsidRPr="006B780F" w:rsidRDefault="00544E9E" w:rsidP="00B17A99">
      <w:pPr>
        <w:pStyle w:val="NoSpacing"/>
        <w:jc w:val="both"/>
        <w:rPr>
          <w:rStyle w:val="41"/>
          <w:sz w:val="26"/>
          <w:szCs w:val="26"/>
        </w:rPr>
      </w:pPr>
      <w:r w:rsidRPr="006B780F">
        <w:rPr>
          <w:rStyle w:val="41"/>
          <w:sz w:val="26"/>
          <w:szCs w:val="26"/>
        </w:rPr>
        <w:t xml:space="preserve">Я, </w:t>
      </w:r>
      <w:bookmarkStart w:id="1" w:name="_GoBack"/>
      <w:bookmarkEnd w:id="1"/>
      <w:r>
        <w:rPr>
          <w:rFonts w:ascii="Times New Roman" w:hAnsi="Times New Roman"/>
          <w:b/>
          <w:i/>
          <w:sz w:val="26"/>
          <w:szCs w:val="26"/>
        </w:rPr>
        <w:t>Фамилия Имя Отчество родителя/законного представителя</w:t>
      </w:r>
      <w:r w:rsidRPr="006B780F">
        <w:rPr>
          <w:rFonts w:ascii="Times New Roman" w:hAnsi="Times New Roman"/>
          <w:b/>
          <w:i/>
          <w:sz w:val="26"/>
          <w:szCs w:val="26"/>
        </w:rPr>
        <w:t xml:space="preserve">, </w:t>
      </w:r>
      <w:r w:rsidRPr="006B780F">
        <w:rPr>
          <w:rStyle w:val="41"/>
          <w:sz w:val="26"/>
          <w:szCs w:val="26"/>
        </w:rPr>
        <w:t>подтверждаю, что давая такое Согласие, я действую по собственной воле и в интересах ребенка.</w:t>
      </w:r>
    </w:p>
    <w:p w:rsidR="00544E9E" w:rsidRPr="00621269" w:rsidRDefault="00544E9E" w:rsidP="00B17A99">
      <w:pPr>
        <w:tabs>
          <w:tab w:val="left" w:pos="3150"/>
        </w:tabs>
        <w:spacing w:after="0" w:line="240" w:lineRule="auto"/>
        <w:jc w:val="both"/>
        <w:rPr>
          <w:rFonts w:ascii="Times New Roman" w:hAnsi="Times New Roman"/>
          <w:sz w:val="20"/>
          <w:szCs w:val="26"/>
        </w:rPr>
      </w:pPr>
    </w:p>
    <w:p w:rsidR="00544E9E" w:rsidRPr="006B780F" w:rsidRDefault="00544E9E" w:rsidP="00B17A99">
      <w:pPr>
        <w:tabs>
          <w:tab w:val="left" w:pos="31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B780F">
        <w:rPr>
          <w:rFonts w:ascii="Times New Roman" w:hAnsi="Times New Roman"/>
          <w:sz w:val="26"/>
          <w:szCs w:val="26"/>
        </w:rPr>
        <w:t>_____________/_____</w:t>
      </w:r>
      <w:r>
        <w:rPr>
          <w:rFonts w:ascii="Times New Roman" w:hAnsi="Times New Roman"/>
          <w:sz w:val="26"/>
          <w:szCs w:val="26"/>
        </w:rPr>
        <w:t>_________________________ «____» ______________</w:t>
      </w:r>
      <w:r w:rsidRPr="006B780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_</w:t>
      </w:r>
      <w:r w:rsidRPr="006B780F">
        <w:rPr>
          <w:rFonts w:ascii="Times New Roman" w:hAnsi="Times New Roman"/>
          <w:sz w:val="26"/>
          <w:szCs w:val="26"/>
        </w:rPr>
        <w:t>_____года</w:t>
      </w:r>
    </w:p>
    <w:p w:rsidR="00544E9E" w:rsidRPr="006B780F" w:rsidRDefault="00544E9E" w:rsidP="009D4452">
      <w:pPr>
        <w:spacing w:after="0" w:line="240" w:lineRule="auto"/>
        <w:ind w:left="708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6B780F">
        <w:rPr>
          <w:rFonts w:ascii="Times New Roman" w:hAnsi="Times New Roman"/>
          <w:sz w:val="26"/>
          <w:szCs w:val="26"/>
          <w:vertAlign w:val="superscript"/>
        </w:rPr>
        <w:t xml:space="preserve">    подпись/расшифровка</w:t>
      </w:r>
      <w:r w:rsidRPr="006B780F">
        <w:rPr>
          <w:rFonts w:ascii="Times New Roman" w:hAnsi="Times New Roman"/>
          <w:sz w:val="26"/>
          <w:szCs w:val="26"/>
          <w:vertAlign w:val="superscript"/>
        </w:rPr>
        <w:tab/>
      </w:r>
      <w:r w:rsidRPr="006B780F">
        <w:rPr>
          <w:rFonts w:ascii="Times New Roman" w:hAnsi="Times New Roman"/>
          <w:sz w:val="26"/>
          <w:szCs w:val="26"/>
          <w:vertAlign w:val="superscript"/>
        </w:rPr>
        <w:tab/>
      </w:r>
      <w:r w:rsidRPr="006B780F">
        <w:rPr>
          <w:rFonts w:ascii="Times New Roman" w:hAnsi="Times New Roman"/>
          <w:sz w:val="26"/>
          <w:szCs w:val="26"/>
          <w:vertAlign w:val="superscript"/>
        </w:rPr>
        <w:tab/>
      </w:r>
      <w:r w:rsidRPr="006B780F">
        <w:rPr>
          <w:rFonts w:ascii="Times New Roman" w:hAnsi="Times New Roman"/>
          <w:sz w:val="26"/>
          <w:szCs w:val="26"/>
          <w:vertAlign w:val="superscript"/>
        </w:rPr>
        <w:tab/>
      </w:r>
      <w:r w:rsidRPr="006B780F">
        <w:rPr>
          <w:rFonts w:ascii="Times New Roman" w:hAnsi="Times New Roman"/>
          <w:sz w:val="26"/>
          <w:szCs w:val="26"/>
          <w:vertAlign w:val="superscript"/>
        </w:rPr>
        <w:tab/>
      </w:r>
      <w:r w:rsidRPr="006B780F">
        <w:rPr>
          <w:rFonts w:ascii="Times New Roman" w:hAnsi="Times New Roman"/>
          <w:sz w:val="26"/>
          <w:szCs w:val="26"/>
          <w:vertAlign w:val="superscript"/>
        </w:rPr>
        <w:tab/>
        <w:t>дата</w:t>
      </w:r>
    </w:p>
    <w:sectPr w:rsidR="00544E9E" w:rsidRPr="006B780F" w:rsidSect="00A23DE8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E9E" w:rsidRDefault="00544E9E" w:rsidP="00AC528B">
      <w:pPr>
        <w:spacing w:after="0" w:line="240" w:lineRule="auto"/>
      </w:pPr>
      <w:r>
        <w:separator/>
      </w:r>
    </w:p>
  </w:endnote>
  <w:endnote w:type="continuationSeparator" w:id="0">
    <w:p w:rsidR="00544E9E" w:rsidRDefault="00544E9E" w:rsidP="00AC5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E9E" w:rsidRDefault="00544E9E" w:rsidP="00AC528B">
      <w:pPr>
        <w:spacing w:after="0" w:line="240" w:lineRule="auto"/>
      </w:pPr>
      <w:r>
        <w:separator/>
      </w:r>
    </w:p>
  </w:footnote>
  <w:footnote w:type="continuationSeparator" w:id="0">
    <w:p w:rsidR="00544E9E" w:rsidRDefault="00544E9E" w:rsidP="00AC5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A53B4"/>
    <w:multiLevelType w:val="hybridMultilevel"/>
    <w:tmpl w:val="7AF6C12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53B11EE"/>
    <w:multiLevelType w:val="hybridMultilevel"/>
    <w:tmpl w:val="6E2C0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25607"/>
    <w:multiLevelType w:val="multilevel"/>
    <w:tmpl w:val="48DEE2E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D4E096D"/>
    <w:multiLevelType w:val="multilevel"/>
    <w:tmpl w:val="8C54EA5E"/>
    <w:lvl w:ilvl="0">
      <w:start w:val="16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E8F2A09"/>
    <w:multiLevelType w:val="multilevel"/>
    <w:tmpl w:val="BA5870E0"/>
    <w:lvl w:ilvl="0">
      <w:start w:val="1"/>
      <w:numFmt w:val="bullet"/>
      <w:lvlText w:val="♦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79E"/>
    <w:rsid w:val="000179B2"/>
    <w:rsid w:val="00022769"/>
    <w:rsid w:val="0003099D"/>
    <w:rsid w:val="000476BC"/>
    <w:rsid w:val="00087248"/>
    <w:rsid w:val="000A4D31"/>
    <w:rsid w:val="000B1259"/>
    <w:rsid w:val="000D60AD"/>
    <w:rsid w:val="0011795D"/>
    <w:rsid w:val="0013394B"/>
    <w:rsid w:val="00136B8A"/>
    <w:rsid w:val="00136D0B"/>
    <w:rsid w:val="00150887"/>
    <w:rsid w:val="00152EEA"/>
    <w:rsid w:val="00164129"/>
    <w:rsid w:val="00170C23"/>
    <w:rsid w:val="00174CDA"/>
    <w:rsid w:val="00187A84"/>
    <w:rsid w:val="001963E3"/>
    <w:rsid w:val="001A59CC"/>
    <w:rsid w:val="001B1217"/>
    <w:rsid w:val="001B1355"/>
    <w:rsid w:val="001B79DF"/>
    <w:rsid w:val="001D2F59"/>
    <w:rsid w:val="001F1A5E"/>
    <w:rsid w:val="002039A4"/>
    <w:rsid w:val="0021314E"/>
    <w:rsid w:val="00241860"/>
    <w:rsid w:val="00253B20"/>
    <w:rsid w:val="002A4F67"/>
    <w:rsid w:val="00302883"/>
    <w:rsid w:val="0031021A"/>
    <w:rsid w:val="00311E3A"/>
    <w:rsid w:val="00313FD4"/>
    <w:rsid w:val="00322FC8"/>
    <w:rsid w:val="00323934"/>
    <w:rsid w:val="00323E06"/>
    <w:rsid w:val="003470A6"/>
    <w:rsid w:val="0036642A"/>
    <w:rsid w:val="00376AA3"/>
    <w:rsid w:val="003904E9"/>
    <w:rsid w:val="00391CE7"/>
    <w:rsid w:val="004031AC"/>
    <w:rsid w:val="00414F72"/>
    <w:rsid w:val="004432AA"/>
    <w:rsid w:val="0049393D"/>
    <w:rsid w:val="004A0180"/>
    <w:rsid w:val="004A389E"/>
    <w:rsid w:val="004B3678"/>
    <w:rsid w:val="004B68CC"/>
    <w:rsid w:val="004C614D"/>
    <w:rsid w:val="004D6A8E"/>
    <w:rsid w:val="004F101D"/>
    <w:rsid w:val="00500480"/>
    <w:rsid w:val="00514862"/>
    <w:rsid w:val="0053330E"/>
    <w:rsid w:val="00544E9E"/>
    <w:rsid w:val="00556770"/>
    <w:rsid w:val="00576EB1"/>
    <w:rsid w:val="005967FA"/>
    <w:rsid w:val="00597729"/>
    <w:rsid w:val="005B0336"/>
    <w:rsid w:val="005C2260"/>
    <w:rsid w:val="005C5D1C"/>
    <w:rsid w:val="005D2830"/>
    <w:rsid w:val="0060516A"/>
    <w:rsid w:val="00621269"/>
    <w:rsid w:val="00627F35"/>
    <w:rsid w:val="00631DDB"/>
    <w:rsid w:val="0063266B"/>
    <w:rsid w:val="00644E49"/>
    <w:rsid w:val="00647E26"/>
    <w:rsid w:val="0069642E"/>
    <w:rsid w:val="006A4F0B"/>
    <w:rsid w:val="006B1F65"/>
    <w:rsid w:val="006B780F"/>
    <w:rsid w:val="006D1E05"/>
    <w:rsid w:val="006E2A84"/>
    <w:rsid w:val="0070370A"/>
    <w:rsid w:val="00723F27"/>
    <w:rsid w:val="007323FD"/>
    <w:rsid w:val="0073791B"/>
    <w:rsid w:val="00744ED3"/>
    <w:rsid w:val="00776727"/>
    <w:rsid w:val="00796C5C"/>
    <w:rsid w:val="007A7628"/>
    <w:rsid w:val="007B3932"/>
    <w:rsid w:val="007C58B2"/>
    <w:rsid w:val="008114AE"/>
    <w:rsid w:val="0089086C"/>
    <w:rsid w:val="008A2A53"/>
    <w:rsid w:val="008A6F73"/>
    <w:rsid w:val="00907575"/>
    <w:rsid w:val="009242CA"/>
    <w:rsid w:val="0093485F"/>
    <w:rsid w:val="00953916"/>
    <w:rsid w:val="00954FCA"/>
    <w:rsid w:val="009676D1"/>
    <w:rsid w:val="009B2322"/>
    <w:rsid w:val="009B3E88"/>
    <w:rsid w:val="009D279E"/>
    <w:rsid w:val="009D4452"/>
    <w:rsid w:val="00A15A51"/>
    <w:rsid w:val="00A23DE8"/>
    <w:rsid w:val="00A30674"/>
    <w:rsid w:val="00A308FA"/>
    <w:rsid w:val="00A601BB"/>
    <w:rsid w:val="00A73E08"/>
    <w:rsid w:val="00AB4393"/>
    <w:rsid w:val="00AC528B"/>
    <w:rsid w:val="00B17A99"/>
    <w:rsid w:val="00B2491D"/>
    <w:rsid w:val="00B31080"/>
    <w:rsid w:val="00B32C0E"/>
    <w:rsid w:val="00B37465"/>
    <w:rsid w:val="00B37C10"/>
    <w:rsid w:val="00B41A47"/>
    <w:rsid w:val="00B4309E"/>
    <w:rsid w:val="00B56D01"/>
    <w:rsid w:val="00B63647"/>
    <w:rsid w:val="00B8117B"/>
    <w:rsid w:val="00B852CE"/>
    <w:rsid w:val="00BC6A98"/>
    <w:rsid w:val="00BE4EE9"/>
    <w:rsid w:val="00BF4B0D"/>
    <w:rsid w:val="00C13FAC"/>
    <w:rsid w:val="00C16FAB"/>
    <w:rsid w:val="00C2325C"/>
    <w:rsid w:val="00C33515"/>
    <w:rsid w:val="00C51E95"/>
    <w:rsid w:val="00C53BF0"/>
    <w:rsid w:val="00C57A03"/>
    <w:rsid w:val="00C82E3B"/>
    <w:rsid w:val="00C9430C"/>
    <w:rsid w:val="00CC0E94"/>
    <w:rsid w:val="00CC59EC"/>
    <w:rsid w:val="00CD4C09"/>
    <w:rsid w:val="00CF0837"/>
    <w:rsid w:val="00D03DF1"/>
    <w:rsid w:val="00D1339B"/>
    <w:rsid w:val="00D15487"/>
    <w:rsid w:val="00D27924"/>
    <w:rsid w:val="00D46387"/>
    <w:rsid w:val="00D76E7C"/>
    <w:rsid w:val="00D94587"/>
    <w:rsid w:val="00DD3F79"/>
    <w:rsid w:val="00DE6143"/>
    <w:rsid w:val="00DF65B1"/>
    <w:rsid w:val="00E04A37"/>
    <w:rsid w:val="00E12065"/>
    <w:rsid w:val="00E2703B"/>
    <w:rsid w:val="00E3736A"/>
    <w:rsid w:val="00E40256"/>
    <w:rsid w:val="00E421F0"/>
    <w:rsid w:val="00E71270"/>
    <w:rsid w:val="00E817F7"/>
    <w:rsid w:val="00E95F85"/>
    <w:rsid w:val="00EB16BC"/>
    <w:rsid w:val="00ED3947"/>
    <w:rsid w:val="00EF7B9C"/>
    <w:rsid w:val="00F72CB6"/>
    <w:rsid w:val="00F867DE"/>
    <w:rsid w:val="00F935F8"/>
    <w:rsid w:val="00FA1BDB"/>
    <w:rsid w:val="00FB4AC5"/>
    <w:rsid w:val="00FF214B"/>
    <w:rsid w:val="00FF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8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6"/>
    <w:uiPriority w:val="99"/>
    <w:locked/>
    <w:rsid w:val="000A4D31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a0">
    <w:name w:val="Основной текст + Полужирный"/>
    <w:basedOn w:val="a"/>
    <w:uiPriority w:val="99"/>
    <w:rsid w:val="000A4D31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0A4D3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">
    <w:name w:val="Основной текст4"/>
    <w:basedOn w:val="a"/>
    <w:uiPriority w:val="99"/>
    <w:rsid w:val="000A4D31"/>
    <w:rPr>
      <w:color w:val="000000"/>
      <w:spacing w:val="0"/>
      <w:w w:val="100"/>
      <w:position w:val="0"/>
      <w:lang w:val="ru-RU" w:eastAsia="ru-RU"/>
    </w:rPr>
  </w:style>
  <w:style w:type="character" w:customStyle="1" w:styleId="7">
    <w:name w:val="Заголовок №7_"/>
    <w:basedOn w:val="DefaultParagraphFont"/>
    <w:link w:val="70"/>
    <w:uiPriority w:val="99"/>
    <w:locked/>
    <w:rsid w:val="000A4D3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9">
    <w:name w:val="Основной текст (19)_"/>
    <w:basedOn w:val="DefaultParagraphFont"/>
    <w:link w:val="190"/>
    <w:uiPriority w:val="99"/>
    <w:locked/>
    <w:rsid w:val="000A4D31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2">
    <w:name w:val="Основной текст (4) + Не полужирный"/>
    <w:basedOn w:val="4"/>
    <w:uiPriority w:val="99"/>
    <w:rsid w:val="000A4D31"/>
    <w:rPr>
      <w:color w:val="000000"/>
      <w:spacing w:val="0"/>
      <w:w w:val="100"/>
      <w:position w:val="0"/>
      <w:lang w:val="ru-RU" w:eastAsia="ru-RU"/>
    </w:rPr>
  </w:style>
  <w:style w:type="character" w:customStyle="1" w:styleId="a1">
    <w:name w:val="Основной текст + Курсив"/>
    <w:basedOn w:val="a"/>
    <w:uiPriority w:val="99"/>
    <w:rsid w:val="000A4D31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24">
    <w:name w:val="Основной текст (24)_"/>
    <w:basedOn w:val="DefaultParagraphFont"/>
    <w:link w:val="240"/>
    <w:uiPriority w:val="99"/>
    <w:locked/>
    <w:rsid w:val="000A4D31"/>
    <w:rPr>
      <w:rFonts w:ascii="CordiaUPC" w:eastAsia="Times New Roman" w:hAnsi="CordiaUPC" w:cs="CordiaUPC"/>
      <w:sz w:val="15"/>
      <w:szCs w:val="15"/>
      <w:shd w:val="clear" w:color="auto" w:fill="FFFFFF"/>
    </w:rPr>
  </w:style>
  <w:style w:type="character" w:customStyle="1" w:styleId="24Sylfaen">
    <w:name w:val="Основной текст (24) + Sylfaen"/>
    <w:aliases w:val="10 pt"/>
    <w:basedOn w:val="24"/>
    <w:uiPriority w:val="99"/>
    <w:rsid w:val="000A4D31"/>
    <w:rPr>
      <w:rFonts w:ascii="Sylfaen" w:hAnsi="Sylfaen" w:cs="Sylfaen"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25">
    <w:name w:val="Основной текст (25)_"/>
    <w:basedOn w:val="DefaultParagraphFont"/>
    <w:link w:val="250"/>
    <w:uiPriority w:val="99"/>
    <w:locked/>
    <w:rsid w:val="000A4D31"/>
    <w:rPr>
      <w:rFonts w:ascii="Sylfaen" w:eastAsia="Times New Roman" w:hAnsi="Sylfaen" w:cs="Sylfaen"/>
      <w:sz w:val="12"/>
      <w:szCs w:val="12"/>
      <w:shd w:val="clear" w:color="auto" w:fill="FFFFFF"/>
    </w:rPr>
  </w:style>
  <w:style w:type="character" w:customStyle="1" w:styleId="25ArialNarrow">
    <w:name w:val="Основной текст (25) + Arial Narrow"/>
    <w:aliases w:val="5 pt,Курсив"/>
    <w:basedOn w:val="25"/>
    <w:uiPriority w:val="99"/>
    <w:rsid w:val="000A4D31"/>
    <w:rPr>
      <w:rFonts w:ascii="Arial Narrow" w:hAnsi="Arial Narrow" w:cs="Arial Narrow"/>
      <w:i/>
      <w:iCs/>
      <w:color w:val="000000"/>
      <w:spacing w:val="0"/>
      <w:w w:val="100"/>
      <w:position w:val="0"/>
      <w:sz w:val="10"/>
      <w:szCs w:val="10"/>
      <w:lang w:val="ru-RU" w:eastAsia="ru-RU"/>
    </w:rPr>
  </w:style>
  <w:style w:type="paragraph" w:customStyle="1" w:styleId="6">
    <w:name w:val="Основной текст6"/>
    <w:basedOn w:val="Normal"/>
    <w:link w:val="a"/>
    <w:uiPriority w:val="99"/>
    <w:rsid w:val="000A4D31"/>
    <w:pPr>
      <w:widowControl w:val="0"/>
      <w:shd w:val="clear" w:color="auto" w:fill="FFFFFF"/>
      <w:spacing w:after="60" w:line="298" w:lineRule="exact"/>
      <w:ind w:hanging="4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40">
    <w:name w:val="Основной текст (4)"/>
    <w:basedOn w:val="Normal"/>
    <w:link w:val="4"/>
    <w:uiPriority w:val="99"/>
    <w:rsid w:val="000A4D31"/>
    <w:pPr>
      <w:widowControl w:val="0"/>
      <w:shd w:val="clear" w:color="auto" w:fill="FFFFFF"/>
      <w:spacing w:after="720" w:line="240" w:lineRule="atLeas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70">
    <w:name w:val="Заголовок №7"/>
    <w:basedOn w:val="Normal"/>
    <w:link w:val="7"/>
    <w:uiPriority w:val="99"/>
    <w:rsid w:val="000A4D31"/>
    <w:pPr>
      <w:widowControl w:val="0"/>
      <w:shd w:val="clear" w:color="auto" w:fill="FFFFFF"/>
      <w:spacing w:after="0" w:line="480" w:lineRule="exact"/>
      <w:jc w:val="both"/>
      <w:outlineLvl w:val="6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190">
    <w:name w:val="Основной текст (19)"/>
    <w:basedOn w:val="Normal"/>
    <w:link w:val="19"/>
    <w:uiPriority w:val="99"/>
    <w:rsid w:val="000A4D31"/>
    <w:pPr>
      <w:widowControl w:val="0"/>
      <w:shd w:val="clear" w:color="auto" w:fill="FFFFFF"/>
      <w:spacing w:before="960" w:after="0" w:line="806" w:lineRule="exact"/>
      <w:jc w:val="center"/>
    </w:pPr>
    <w:rPr>
      <w:rFonts w:ascii="Times New Roman" w:eastAsia="Times New Roman" w:hAnsi="Times New Roman"/>
      <w:b/>
      <w:bCs/>
      <w:sz w:val="17"/>
      <w:szCs w:val="17"/>
    </w:rPr>
  </w:style>
  <w:style w:type="paragraph" w:customStyle="1" w:styleId="240">
    <w:name w:val="Основной текст (24)"/>
    <w:basedOn w:val="Normal"/>
    <w:link w:val="24"/>
    <w:uiPriority w:val="99"/>
    <w:rsid w:val="000A4D31"/>
    <w:pPr>
      <w:widowControl w:val="0"/>
      <w:shd w:val="clear" w:color="auto" w:fill="FFFFFF"/>
      <w:spacing w:before="420" w:after="180" w:line="240" w:lineRule="atLeast"/>
      <w:jc w:val="both"/>
    </w:pPr>
    <w:rPr>
      <w:rFonts w:ascii="CordiaUPC" w:hAnsi="CordiaUPC" w:cs="CordiaUPC"/>
      <w:sz w:val="15"/>
      <w:szCs w:val="15"/>
    </w:rPr>
  </w:style>
  <w:style w:type="paragraph" w:customStyle="1" w:styleId="250">
    <w:name w:val="Основной текст (25)"/>
    <w:basedOn w:val="Normal"/>
    <w:link w:val="25"/>
    <w:uiPriority w:val="99"/>
    <w:rsid w:val="000A4D31"/>
    <w:pPr>
      <w:widowControl w:val="0"/>
      <w:shd w:val="clear" w:color="auto" w:fill="FFFFFF"/>
      <w:spacing w:after="0" w:line="240" w:lineRule="atLeast"/>
      <w:jc w:val="both"/>
    </w:pPr>
    <w:rPr>
      <w:rFonts w:ascii="Sylfaen" w:hAnsi="Sylfaen" w:cs="Sylfaen"/>
      <w:sz w:val="12"/>
      <w:szCs w:val="12"/>
    </w:rPr>
  </w:style>
  <w:style w:type="paragraph" w:styleId="NoSpacing">
    <w:name w:val="No Spacing"/>
    <w:uiPriority w:val="99"/>
    <w:qFormat/>
    <w:rsid w:val="000A4D31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53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39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C5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528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C5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528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2</Pages>
  <Words>895</Words>
  <Characters>5104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днс</cp:lastModifiedBy>
  <cp:revision>24</cp:revision>
  <cp:lastPrinted>2018-03-23T10:20:00Z</cp:lastPrinted>
  <dcterms:created xsi:type="dcterms:W3CDTF">2016-08-03T17:08:00Z</dcterms:created>
  <dcterms:modified xsi:type="dcterms:W3CDTF">2018-05-04T18:09:00Z</dcterms:modified>
</cp:coreProperties>
</file>